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54F" w:rsidRDefault="008475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84754F" w:rsidRDefault="008475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8475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84754F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84754F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946CE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48-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6D62D6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946CE8" w:rsidRPr="00946CE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946CE8" w:rsidRPr="00946CE8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946CE8" w:rsidRPr="00946CE8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946CE8">
        <w:rPr>
          <w:u w:val="single"/>
        </w:rPr>
        <w:t xml:space="preserve"> 48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946CE8" w:rsidRPr="00946CE8">
        <w:rPr>
          <w:rStyle w:val="aa"/>
        </w:rPr>
        <w:t xml:space="preserve"> Кастелянша, 2 разряд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946CE8" w:rsidRPr="00946CE8">
        <w:rPr>
          <w:rStyle w:val="aa"/>
        </w:rPr>
        <w:t xml:space="preserve"> 12720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6D62D6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D62D6" w:rsidRPr="00D31824" w:rsidRDefault="006D62D6" w:rsidP="006D62D6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6D62D6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D62D6" w:rsidRDefault="006D62D6" w:rsidP="006D62D6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6D62D6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D62D6" w:rsidRDefault="006D62D6" w:rsidP="006D62D6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D62D6" w:rsidRDefault="006D62D6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6D62D6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6D62D6" w:rsidRPr="00D31824" w:rsidRDefault="006D62D6" w:rsidP="006D62D6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6D62D6" w:rsidRPr="00D31824" w:rsidRDefault="006D62D6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84754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84754F" w:rsidRPr="00D31824" w:rsidTr="0084754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54F" w:rsidRPr="00D31824" w:rsidRDefault="0084754F" w:rsidP="008475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754F" w:rsidRPr="00D31824" w:rsidRDefault="0084754F" w:rsidP="008475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84754F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54F" w:rsidRDefault="0084754F" w:rsidP="008475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754F" w:rsidRDefault="0084754F" w:rsidP="008475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84754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84754F" w:rsidRPr="00053BE2" w:rsidTr="0084754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84754F" w:rsidRPr="00330554" w:rsidRDefault="0084754F" w:rsidP="0084754F">
            <w:pPr>
              <w:pStyle w:val="a8"/>
            </w:pPr>
            <w:r>
              <w:t>Прачечная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84754F" w:rsidRPr="00330554" w:rsidRDefault="0084754F" w:rsidP="0084754F">
            <w:pPr>
              <w:pStyle w:val="a8"/>
            </w:pPr>
            <w:r>
              <w:t>28.3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4754F" w:rsidRPr="00330554" w:rsidRDefault="0084754F" w:rsidP="0084754F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84754F" w:rsidRPr="00330554" w:rsidRDefault="0084754F" w:rsidP="0084754F">
            <w:pPr>
              <w:pStyle w:val="a8"/>
            </w:pPr>
            <w:r>
              <w:t>49.6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84754F" w:rsidRPr="00330554" w:rsidRDefault="0084754F" w:rsidP="0084754F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946CE8" w:rsidP="005859B9">
      <w:fldSimple w:instr=" DOCVARIABLE operac \* MERGEFORMAT ">
        <w:r w:rsidR="0084754F" w:rsidRPr="0084754F">
          <w:t xml:space="preserve"> Ведение учета белья и одежды. Глажка белья.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475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475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475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475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6D62D6" w:rsidTr="006D62D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Лобачева Наталья Владиславовна</w:t>
            </w:r>
          </w:p>
        </w:tc>
      </w:tr>
      <w:tr w:rsidR="00842548" w:rsidRPr="006D62D6" w:rsidTr="006D62D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6D62D6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6D62D6" w:rsidRDefault="006D62D6" w:rsidP="00A113FF">
            <w:pPr>
              <w:pStyle w:val="a8"/>
            </w:pPr>
            <w:r w:rsidRPr="006D62D6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6D62D6" w:rsidRDefault="006D62D6" w:rsidP="00A113FF">
            <w:pPr>
              <w:pStyle w:val="a8"/>
            </w:pPr>
            <w:r w:rsidRPr="006D62D6">
              <w:t>Богомолов Сергей Алексеевич</w:t>
            </w:r>
          </w:p>
        </w:tc>
      </w:tr>
      <w:tr w:rsidR="00842548" w:rsidRPr="006D62D6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BE7E97">
        <w:rPr>
          <w:bCs/>
        </w:rPr>
        <w:fldChar w:fldCharType="begin"/>
      </w:r>
      <w:r w:rsidR="00BE7E97">
        <w:rPr>
          <w:bCs/>
        </w:rPr>
        <w:instrText xml:space="preserve"> DOCVARIABLE att_zakl \* MERGEFORMAT </w:instrText>
      </w:r>
      <w:r w:rsidR="00BE7E97">
        <w:rPr>
          <w:bCs/>
        </w:rPr>
        <w:fldChar w:fldCharType="separate"/>
      </w:r>
      <w:r w:rsidR="0084754F" w:rsidRPr="0084754F">
        <w:rPr>
          <w:bCs/>
        </w:rPr>
        <w:t>-</w:t>
      </w:r>
      <w:r w:rsidR="0084754F" w:rsidRPr="0084754F">
        <w:t xml:space="preserve"> фактический уровень вредного фактора соответствует гигиеническим нормативам;</w:t>
      </w:r>
      <w:r w:rsidR="00BE7E97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84754F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4D5BA1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6D62D6" w:rsidTr="006D62D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6D62D6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6D62D6" w:rsidRDefault="006D62D6" w:rsidP="00A113FF">
            <w:pPr>
              <w:pStyle w:val="a8"/>
            </w:pPr>
            <w:r w:rsidRPr="006D62D6">
              <w:t>Пугачева Елена Александровна</w:t>
            </w:r>
          </w:p>
        </w:tc>
      </w:tr>
      <w:tr w:rsidR="00842548" w:rsidRPr="006D62D6" w:rsidTr="006D62D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6D62D6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6D62D6" w:rsidRDefault="006D62D6" w:rsidP="00A113FF">
            <w:pPr>
              <w:pStyle w:val="a8"/>
              <w:rPr>
                <w:b/>
                <w:vertAlign w:val="superscript"/>
              </w:rPr>
            </w:pPr>
            <w:r w:rsidRPr="006D62D6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54F" w:rsidRDefault="0084754F" w:rsidP="0076042D">
      <w:pPr>
        <w:pStyle w:val="a9"/>
      </w:pPr>
      <w:r>
        <w:separator/>
      </w:r>
    </w:p>
  </w:endnote>
  <w:endnote w:type="continuationSeparator" w:id="0">
    <w:p w:rsidR="0084754F" w:rsidRDefault="0084754F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E97" w:rsidRDefault="00BE7E9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946C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48-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D5BA1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D5BA1" w:rsidRPr="004D5BA1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E97" w:rsidRDefault="00BE7E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54F" w:rsidRDefault="0084754F" w:rsidP="0076042D">
      <w:pPr>
        <w:pStyle w:val="a9"/>
      </w:pPr>
      <w:r>
        <w:separator/>
      </w:r>
    </w:p>
  </w:footnote>
  <w:footnote w:type="continuationSeparator" w:id="0">
    <w:p w:rsidR="0084754F" w:rsidRDefault="0084754F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E97" w:rsidRDefault="00BE7E9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E97" w:rsidRDefault="00BE7E9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E97" w:rsidRDefault="00BE7E9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hk_smena" w:val="1"/>
    <w:docVar w:name="class" w:val=" 2 "/>
    <w:docVar w:name="close_doc_flag" w:val="0"/>
    <w:docVar w:name="co_classes" w:val=" 8;10;8;0.6;0.5;50; "/>
    <w:docVar w:name="codeok" w:val=" 1272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48- ТЖ - 2327/2020/СОУТ"/>
    <w:docVar w:name="grid_data" w:val="8;10;8;0.6;0.5;50; "/>
    <w:docVar w:name="grid_data231" w:val="0.6;50;1; "/>
    <w:docVar w:name="grid_data232" w:val="8;8;1; "/>
    <w:docVar w:name="grid_data31" w:val="20;50;1;10;8;1; "/>
    <w:docVar w:name="grid_data32" w:val="4;8;1;4;50;1; "/>
    <w:docVar w:name="grid_data41" w:val="0.6;10;50; "/>
    <w:docVar w:name="grid_data42" w:val="8;60;8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8- ТЖ - 2327/2020/СОУТ"/>
    <w:docVar w:name="num_form" w:val="2"/>
    <w:docVar w:name="oborud" w:val=" Гладильный пресс "/>
    <w:docVar w:name="operac" w:val=" Ведение учета белья и одежды. Глажка белья.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029B2071713F4F7EAFC90CC86446AC00"/>
    <w:docVar w:name="rm_id" w:val="47"/>
    <w:docVar w:name="rm_name" w:val=" Кастелянша, 2 разряд "/>
    <w:docVar w:name="rm_number" w:val=" 48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160"/>
    <w:docVar w:name="tools" w:val=" Белье "/>
    <w:docVar w:name="version" w:val="51"/>
  </w:docVars>
  <w:rsids>
    <w:rsidRoot w:val="0084754F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4D5BA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6D62D6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4754F"/>
    <w:rsid w:val="0087421D"/>
    <w:rsid w:val="00883461"/>
    <w:rsid w:val="008D5F6D"/>
    <w:rsid w:val="008E68DE"/>
    <w:rsid w:val="0090588D"/>
    <w:rsid w:val="0092778A"/>
    <w:rsid w:val="00946CE8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BE7E97"/>
    <w:rsid w:val="00C02263"/>
    <w:rsid w:val="00C0272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82203FC-EE4D-4AB6-BFC1-EEB7487B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3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2020-11-20T09:18:00Z</dcterms:created>
  <dcterms:modified xsi:type="dcterms:W3CDTF">2020-11-26T13:42:00Z</dcterms:modified>
</cp:coreProperties>
</file>